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6708F710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2AFFD92E" w:rsidR="003D38A3" w:rsidRPr="003D38A3" w:rsidRDefault="00637D86" w:rsidP="003D38A3">
                            <w:pPr>
                              <w:pStyle w:val="CourseContainedHeader"/>
                            </w:pPr>
                            <w:r>
                              <w:t>Hazard</w:t>
                            </w:r>
                            <w:r w:rsidR="00C6753D">
                              <w:t xml:space="preserve"> ID &amp; Risk Matrix</w:t>
                            </w:r>
                            <w:r>
                              <w:t xml:space="preserve">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2AFFD92E" w:rsidR="003D38A3" w:rsidRPr="003D38A3" w:rsidRDefault="00637D86" w:rsidP="003D38A3">
                      <w:pPr>
                        <w:pStyle w:val="CourseContainedHeader"/>
                      </w:pPr>
                      <w:r>
                        <w:t>Hazard</w:t>
                      </w:r>
                      <w:r w:rsidR="00C6753D">
                        <w:t xml:space="preserve"> ID &amp; Risk Matrix</w:t>
                      </w:r>
                      <w:r>
                        <w:t xml:space="preserve"> Worksheet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39F1DDBE" w:rsidR="003D38A3" w:rsidRPr="003D38A3" w:rsidRDefault="00A72E17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AB4D7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637D8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39F1DDBE" w:rsidR="003D38A3" w:rsidRPr="003D38A3" w:rsidRDefault="00A72E17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AB4D7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637D8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D8C8910" w14:textId="77777777" w:rsidR="00E75C8A" w:rsidRDefault="00E75C8A" w:rsidP="00A3115D"/>
    <w:p w14:paraId="211F8551" w14:textId="64989B59" w:rsidR="00A3115D" w:rsidRDefault="00D21FF5" w:rsidP="00A3115D">
      <w:r>
        <w:t xml:space="preserve">Student </w:t>
      </w:r>
      <w:r w:rsidR="00A3115D">
        <w:t>Name</w:t>
      </w:r>
      <w:r w:rsidR="00AF35CC">
        <w:t xml:space="preserve">: ______________________ </w:t>
      </w:r>
      <w:r w:rsidR="00AC5F6D">
        <w:tab/>
      </w:r>
      <w:r w:rsidR="00A3115D">
        <w:t>Date:</w:t>
      </w:r>
      <w:r w:rsidR="00AF35CC" w:rsidRPr="00AF35CC">
        <w:t xml:space="preserve"> </w:t>
      </w:r>
      <w:r w:rsidR="00AF35CC">
        <w:t>______________________</w:t>
      </w:r>
    </w:p>
    <w:p w14:paraId="2F098071" w14:textId="77777777" w:rsidR="007B38C9" w:rsidRDefault="007B38C9" w:rsidP="00A3115D"/>
    <w:p w14:paraId="40C7F26C" w14:textId="77777777" w:rsidR="00482039" w:rsidRDefault="00482039" w:rsidP="00A3115D"/>
    <w:p w14:paraId="52D4226E" w14:textId="47A04564" w:rsidR="007B38C9" w:rsidRPr="00AF35CC" w:rsidRDefault="007B38C9" w:rsidP="00B1271D">
      <w:pPr>
        <w:pStyle w:val="Heading4"/>
      </w:pPr>
      <w:r w:rsidRPr="00AF35CC">
        <w:t>Instructions</w:t>
      </w:r>
    </w:p>
    <w:p w14:paraId="0FEE82A9" w14:textId="31DE789A" w:rsidR="007B38C9" w:rsidRDefault="00637D86" w:rsidP="00637D86">
      <w:r>
        <w:t>In this activity, you will:</w:t>
      </w:r>
    </w:p>
    <w:p w14:paraId="0680B81A" w14:textId="725602EC" w:rsidR="002439A6" w:rsidRDefault="00590F02" w:rsidP="00590F02">
      <w:pPr>
        <w:ind w:left="284"/>
      </w:pPr>
      <w:r>
        <w:rPr>
          <w:b/>
          <w:bCs/>
        </w:rPr>
        <w:t xml:space="preserve">Step1: </w:t>
      </w:r>
      <w:r w:rsidR="00637D86" w:rsidRPr="00590F02">
        <w:rPr>
          <w:b/>
          <w:bCs/>
        </w:rPr>
        <w:t>Identify 4 hazards</w:t>
      </w:r>
      <w:r w:rsidR="00637D86">
        <w:t xml:space="preserve"> </w:t>
      </w:r>
      <w:r w:rsidR="00C6753D">
        <w:t>from an image provided by your teacher</w:t>
      </w:r>
      <w:r w:rsidR="00637D86">
        <w:t>.</w:t>
      </w:r>
    </w:p>
    <w:p w14:paraId="4DFE8115" w14:textId="4123B488" w:rsidR="00525623" w:rsidRDefault="00590F02" w:rsidP="00590F02">
      <w:pPr>
        <w:ind w:left="284"/>
      </w:pPr>
      <w:r w:rsidRPr="00590F02">
        <w:rPr>
          <w:b/>
          <w:bCs/>
        </w:rPr>
        <w:t>Step2:</w:t>
      </w:r>
      <w:r>
        <w:t xml:space="preserve"> </w:t>
      </w:r>
      <w:r w:rsidR="00637D86">
        <w:t>Assess the likelihood and severity of each hazard using the risk matrix.</w:t>
      </w:r>
    </w:p>
    <w:p w14:paraId="65541B44" w14:textId="77C07E08" w:rsidR="00637D86" w:rsidRDefault="00590F02" w:rsidP="00590F02">
      <w:pPr>
        <w:ind w:left="284"/>
      </w:pPr>
      <w:r w:rsidRPr="00590F02">
        <w:rPr>
          <w:b/>
          <w:bCs/>
        </w:rPr>
        <w:t>Step3:</w:t>
      </w:r>
      <w:r>
        <w:t xml:space="preserve"> </w:t>
      </w:r>
      <w:r w:rsidR="00637D86">
        <w:t>Propose effective control measures to reduce the risk.</w:t>
      </w:r>
    </w:p>
    <w:p w14:paraId="4F545552" w14:textId="14BC62E1" w:rsidR="00637D86" w:rsidRDefault="00637D86" w:rsidP="00637D86">
      <w:r>
        <w:t>Include a mix of:</w:t>
      </w:r>
    </w:p>
    <w:p w14:paraId="597E5BFF" w14:textId="432D2F3F" w:rsidR="00637D86" w:rsidRDefault="00637D86" w:rsidP="00637D86">
      <w:pPr>
        <w:pStyle w:val="ListParagraph"/>
        <w:numPr>
          <w:ilvl w:val="0"/>
          <w:numId w:val="48"/>
        </w:numPr>
      </w:pPr>
      <w:r>
        <w:t>Machine/tool hazards</w:t>
      </w:r>
    </w:p>
    <w:p w14:paraId="6DFCE822" w14:textId="5C8D4584" w:rsidR="00637D86" w:rsidRDefault="00637D86" w:rsidP="00637D86">
      <w:pPr>
        <w:pStyle w:val="ListParagraph"/>
        <w:numPr>
          <w:ilvl w:val="0"/>
          <w:numId w:val="48"/>
        </w:numPr>
      </w:pPr>
      <w:r>
        <w:t>Workshop environment issues</w:t>
      </w:r>
    </w:p>
    <w:p w14:paraId="43DB5879" w14:textId="2834A289" w:rsidR="00637D86" w:rsidRDefault="00637D86" w:rsidP="00637D86">
      <w:pPr>
        <w:pStyle w:val="ListParagraph"/>
        <w:numPr>
          <w:ilvl w:val="0"/>
          <w:numId w:val="48"/>
        </w:numPr>
      </w:pPr>
      <w:r>
        <w:t>Ergonomic or procedural risks</w:t>
      </w:r>
    </w:p>
    <w:p w14:paraId="49FF75B3" w14:textId="77777777" w:rsidR="00E429E6" w:rsidRDefault="00E429E6" w:rsidP="00A3115D"/>
    <w:p w14:paraId="382FD93A" w14:textId="77777777" w:rsidR="00924506" w:rsidRDefault="00924506" w:rsidP="00A3115D"/>
    <w:p w14:paraId="3C2563A6" w14:textId="0703B1ED" w:rsidR="00414732" w:rsidRDefault="00637D86" w:rsidP="00B1271D">
      <w:pPr>
        <w:pStyle w:val="Heading4"/>
      </w:pPr>
      <w:r>
        <w:t>Step 1: Hazard Identification</w:t>
      </w:r>
      <w:r w:rsidR="00414732">
        <w:t xml:space="preserve"> </w:t>
      </w: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414732" w:rsidRPr="000A0E77" w14:paraId="1A916726" w14:textId="77777777" w:rsidTr="009C33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5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016C9A5F" w14:textId="410D4E7D" w:rsidR="00414732" w:rsidRPr="000A0E77" w:rsidRDefault="009C3344" w:rsidP="001B4575">
            <w:pPr>
              <w:pStyle w:val="TableHeadings"/>
            </w:pPr>
            <w:r>
              <w:t>Hazard Description</w:t>
            </w:r>
          </w:p>
        </w:tc>
        <w:tc>
          <w:tcPr>
            <w:tcW w:w="32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E6AD16E" w14:textId="3226AE36" w:rsidR="00414732" w:rsidRPr="000A0E77" w:rsidRDefault="009C3344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Likely Cause</w:t>
            </w:r>
          </w:p>
        </w:tc>
        <w:tc>
          <w:tcPr>
            <w:tcW w:w="3246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22F1352B" w14:textId="265F523C" w:rsidR="00414732" w:rsidRPr="000A0E77" w:rsidRDefault="009C3344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Potential Injury or Damage</w:t>
            </w:r>
          </w:p>
        </w:tc>
      </w:tr>
      <w:tr w:rsidR="00414732" w:rsidRPr="000A0E77" w14:paraId="70877EE9" w14:textId="77777777" w:rsidTr="009C33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5" w:type="dxa"/>
            <w:shd w:val="clear" w:color="auto" w:fill="FFFFFF" w:themeFill="background1"/>
          </w:tcPr>
          <w:p w14:paraId="572EDCF1" w14:textId="59391A9C" w:rsidR="00414732" w:rsidRPr="000A0E77" w:rsidRDefault="009C3344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e.g. Swarf left on floor</w:t>
            </w:r>
          </w:p>
        </w:tc>
        <w:tc>
          <w:tcPr>
            <w:tcW w:w="3245" w:type="dxa"/>
            <w:shd w:val="clear" w:color="auto" w:fill="FFFFFF" w:themeFill="background1"/>
          </w:tcPr>
          <w:p w14:paraId="3BDEF5F9" w14:textId="5FD7F8F5" w:rsidR="00414732" w:rsidRPr="000A0E77" w:rsidRDefault="009C3344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Poor clean-up routines</w:t>
            </w:r>
          </w:p>
        </w:tc>
        <w:tc>
          <w:tcPr>
            <w:tcW w:w="3246" w:type="dxa"/>
            <w:shd w:val="clear" w:color="auto" w:fill="auto"/>
          </w:tcPr>
          <w:p w14:paraId="55887F46" w14:textId="48667F4A" w:rsidR="00414732" w:rsidRPr="000A0E77" w:rsidRDefault="009C3344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Slips, cuts</w:t>
            </w:r>
          </w:p>
        </w:tc>
      </w:tr>
      <w:tr w:rsidR="00414732" w:rsidRPr="000A0E77" w14:paraId="7F350D0E" w14:textId="77777777" w:rsidTr="009C3344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5" w:type="dxa"/>
            <w:shd w:val="clear" w:color="auto" w:fill="FFFFFF" w:themeFill="background1"/>
          </w:tcPr>
          <w:p w14:paraId="413BE1EA" w14:textId="77777777" w:rsidR="00414732" w:rsidRDefault="00414732" w:rsidP="001B4575">
            <w:pPr>
              <w:pStyle w:val="TableRows"/>
              <w:rPr>
                <w:sz w:val="20"/>
                <w:szCs w:val="20"/>
              </w:rPr>
            </w:pPr>
          </w:p>
          <w:p w14:paraId="191CB2B9" w14:textId="44525AE2" w:rsidR="005D4606" w:rsidRPr="000A0E77" w:rsidRDefault="005D4606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5" w:type="dxa"/>
            <w:shd w:val="clear" w:color="auto" w:fill="FFFFFF" w:themeFill="background1"/>
          </w:tcPr>
          <w:p w14:paraId="7D012344" w14:textId="588368A5" w:rsidR="00414732" w:rsidRPr="000A0E77" w:rsidRDefault="0041473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246" w:type="dxa"/>
          </w:tcPr>
          <w:p w14:paraId="2FB2F385" w14:textId="4BB0CBB3" w:rsidR="00414732" w:rsidRPr="000A0E77" w:rsidRDefault="0041473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14732" w:rsidRPr="000A0E77" w14:paraId="2FB40BCE" w14:textId="77777777" w:rsidTr="009C33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5" w:type="dxa"/>
            <w:shd w:val="clear" w:color="auto" w:fill="FFFFFF" w:themeFill="background1"/>
          </w:tcPr>
          <w:p w14:paraId="64BF9E03" w14:textId="77777777" w:rsidR="00414732" w:rsidRDefault="00414732" w:rsidP="001B4575">
            <w:pPr>
              <w:pStyle w:val="TableRows"/>
              <w:rPr>
                <w:sz w:val="20"/>
                <w:szCs w:val="20"/>
              </w:rPr>
            </w:pPr>
          </w:p>
          <w:p w14:paraId="3142C6D3" w14:textId="61C18412" w:rsidR="005D4606" w:rsidRDefault="005D4606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5" w:type="dxa"/>
            <w:shd w:val="clear" w:color="auto" w:fill="FFFFFF" w:themeFill="background1"/>
          </w:tcPr>
          <w:p w14:paraId="69D2667D" w14:textId="7F2C4E37" w:rsidR="00414732" w:rsidRDefault="0041473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246" w:type="dxa"/>
            <w:shd w:val="clear" w:color="auto" w:fill="auto"/>
          </w:tcPr>
          <w:p w14:paraId="47B2C172" w14:textId="26755AE2" w:rsidR="00414732" w:rsidRDefault="0041473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414732" w:rsidRPr="000A0E77" w14:paraId="1C1B6A8E" w14:textId="77777777" w:rsidTr="009C3344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5" w:type="dxa"/>
            <w:shd w:val="clear" w:color="auto" w:fill="FFFFFF" w:themeFill="background1"/>
          </w:tcPr>
          <w:p w14:paraId="5CE78050" w14:textId="77777777" w:rsidR="00414732" w:rsidRDefault="00414732" w:rsidP="001B4575">
            <w:pPr>
              <w:pStyle w:val="TableRows"/>
              <w:rPr>
                <w:sz w:val="20"/>
                <w:szCs w:val="20"/>
              </w:rPr>
            </w:pPr>
          </w:p>
          <w:p w14:paraId="2935AC10" w14:textId="0C5F7CED" w:rsidR="005D4606" w:rsidRDefault="005D4606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5" w:type="dxa"/>
            <w:shd w:val="clear" w:color="auto" w:fill="FFFFFF" w:themeFill="background1"/>
          </w:tcPr>
          <w:p w14:paraId="0B16AD92" w14:textId="5E26AA48" w:rsidR="00414732" w:rsidRDefault="0041473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246" w:type="dxa"/>
          </w:tcPr>
          <w:p w14:paraId="000D5FA8" w14:textId="57F49C8D" w:rsidR="00414732" w:rsidRDefault="0041473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90F02" w:rsidRPr="000A0E77" w14:paraId="6774F0BC" w14:textId="77777777" w:rsidTr="009C33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5" w:type="dxa"/>
            <w:shd w:val="clear" w:color="auto" w:fill="FFFFFF" w:themeFill="background1"/>
          </w:tcPr>
          <w:p w14:paraId="7F1FC35F" w14:textId="77777777" w:rsidR="00590F02" w:rsidRDefault="00590F02" w:rsidP="001B4575">
            <w:pPr>
              <w:pStyle w:val="TableRows"/>
              <w:rPr>
                <w:sz w:val="20"/>
                <w:szCs w:val="20"/>
              </w:rPr>
            </w:pPr>
          </w:p>
          <w:p w14:paraId="3C08F7D1" w14:textId="77777777" w:rsidR="005D4606" w:rsidRDefault="005D4606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5" w:type="dxa"/>
            <w:shd w:val="clear" w:color="auto" w:fill="FFFFFF" w:themeFill="background1"/>
          </w:tcPr>
          <w:p w14:paraId="3F17EF02" w14:textId="77777777" w:rsidR="00590F02" w:rsidRDefault="00590F0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246" w:type="dxa"/>
            <w:shd w:val="clear" w:color="auto" w:fill="auto"/>
          </w:tcPr>
          <w:p w14:paraId="1438F0A7" w14:textId="77777777" w:rsidR="00590F02" w:rsidRDefault="00590F0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62D377BE" w14:textId="77777777" w:rsidR="00414732" w:rsidRDefault="00414732" w:rsidP="00414732">
      <w:pPr>
        <w:spacing w:before="0" w:after="0"/>
        <w:jc w:val="both"/>
      </w:pPr>
    </w:p>
    <w:p w14:paraId="00BDC70F" w14:textId="37256AAE" w:rsidR="00B1271D" w:rsidRDefault="009C3344" w:rsidP="00B1271D">
      <w:pPr>
        <w:pStyle w:val="Heading4"/>
      </w:pPr>
      <w:r w:rsidRPr="00B1271D">
        <w:t>Step 2: Risk Assessment Matrix</w:t>
      </w:r>
    </w:p>
    <w:p w14:paraId="2867BB44" w14:textId="65F20FEA" w:rsidR="009C3344" w:rsidRPr="00B1271D" w:rsidRDefault="009C3344" w:rsidP="00B1271D">
      <w:r w:rsidRPr="00B1271D">
        <w:t xml:space="preserve">Use this </w:t>
      </w:r>
      <w:r w:rsidR="00B1271D">
        <w:t xml:space="preserve">matrix to determine the </w:t>
      </w:r>
      <w:r w:rsidR="00B1271D" w:rsidRPr="00097928">
        <w:rPr>
          <w:b/>
          <w:bCs/>
        </w:rPr>
        <w:t>Risk Level</w:t>
      </w:r>
      <w:r w:rsidR="00B1271D">
        <w:t xml:space="preserve"> for each hazard based on </w:t>
      </w:r>
      <w:r w:rsidR="00B1271D" w:rsidRPr="00097928">
        <w:rPr>
          <w:b/>
          <w:bCs/>
        </w:rPr>
        <w:t>Likelihood</w:t>
      </w:r>
      <w:r w:rsidR="00B1271D">
        <w:t xml:space="preserve"> and Severity.</w:t>
      </w:r>
      <w:r w:rsidRPr="00B1271D">
        <w:t xml:space="preserve"> 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245"/>
        <w:gridCol w:w="2129"/>
        <w:gridCol w:w="2130"/>
        <w:gridCol w:w="2272"/>
      </w:tblGrid>
      <w:tr w:rsidR="00B1271D" w:rsidRPr="000A0E77" w14:paraId="7B78E16A" w14:textId="6569104D" w:rsidTr="001D15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5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2E87E131" w14:textId="1DADB4BB" w:rsidR="00B1271D" w:rsidRPr="000A0E77" w:rsidRDefault="00B1271D" w:rsidP="001B4575">
            <w:pPr>
              <w:pStyle w:val="TableHeadings"/>
            </w:pPr>
            <w:r>
              <w:t>Likelihood</w:t>
            </w:r>
            <w:r w:rsidR="00D36C24">
              <w:t xml:space="preserve"> </w:t>
            </w:r>
            <w:r w:rsidR="00D36C24" w:rsidRPr="00D36C24">
              <w:rPr>
                <w:sz w:val="24"/>
                <w:szCs w:val="24"/>
              </w:rPr>
              <w:t>↓</w:t>
            </w:r>
            <w:r w:rsidR="00D36C24">
              <w:t xml:space="preserve"> /Severity </w:t>
            </w:r>
            <w:r w:rsidR="00D36C24" w:rsidRPr="00D36C24">
              <w:rPr>
                <w:sz w:val="24"/>
                <w:szCs w:val="24"/>
              </w:rPr>
              <w:t>→</w:t>
            </w:r>
          </w:p>
        </w:tc>
        <w:tc>
          <w:tcPr>
            <w:tcW w:w="21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2DD6E533" w14:textId="1AC3C0BD" w:rsidR="00B1271D" w:rsidRPr="000A0E77" w:rsidRDefault="00D36C24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Minor</w:t>
            </w:r>
            <w:r w:rsidR="00097928">
              <w:t xml:space="preserve"> (1)</w:t>
            </w:r>
          </w:p>
        </w:tc>
        <w:tc>
          <w:tcPr>
            <w:tcW w:w="2130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2823AB8C" w14:textId="50AF0936" w:rsidR="00B1271D" w:rsidRPr="000A0E77" w:rsidRDefault="00097928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Moderate (2)</w:t>
            </w:r>
          </w:p>
        </w:tc>
        <w:tc>
          <w:tcPr>
            <w:tcW w:w="2272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0AA33AA2" w14:textId="571B662C" w:rsidR="00B1271D" w:rsidRDefault="00097928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Major (3)</w:t>
            </w:r>
          </w:p>
        </w:tc>
      </w:tr>
      <w:tr w:rsidR="00B1271D" w:rsidRPr="000A0E77" w14:paraId="3B3FD695" w14:textId="2C68411E" w:rsidTr="001D1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5" w:type="dxa"/>
            <w:shd w:val="clear" w:color="auto" w:fill="FFFFFF" w:themeFill="background1"/>
          </w:tcPr>
          <w:p w14:paraId="676C8B41" w14:textId="7C991E71" w:rsidR="00B1271D" w:rsidRPr="00097928" w:rsidRDefault="00097928" w:rsidP="001B4575">
            <w:pPr>
              <w:pStyle w:val="TableRows"/>
              <w:rPr>
                <w:sz w:val="20"/>
                <w:szCs w:val="20"/>
              </w:rPr>
            </w:pPr>
            <w:r w:rsidRPr="00097928">
              <w:rPr>
                <w:sz w:val="20"/>
                <w:szCs w:val="20"/>
              </w:rPr>
              <w:t>Unlikely</w:t>
            </w:r>
          </w:p>
        </w:tc>
        <w:tc>
          <w:tcPr>
            <w:tcW w:w="2129" w:type="dxa"/>
            <w:shd w:val="clear" w:color="auto" w:fill="FFFFFF" w:themeFill="background1"/>
          </w:tcPr>
          <w:p w14:paraId="4A271E3F" w14:textId="24E36AEE" w:rsidR="00B1271D" w:rsidRPr="000A0E77" w:rsidRDefault="0009792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Low</w:t>
            </w:r>
          </w:p>
        </w:tc>
        <w:tc>
          <w:tcPr>
            <w:tcW w:w="2130" w:type="dxa"/>
            <w:shd w:val="clear" w:color="auto" w:fill="auto"/>
          </w:tcPr>
          <w:p w14:paraId="59C0245C" w14:textId="14140702" w:rsidR="00B1271D" w:rsidRPr="000A0E77" w:rsidRDefault="0009792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Low</w:t>
            </w:r>
          </w:p>
        </w:tc>
        <w:tc>
          <w:tcPr>
            <w:tcW w:w="227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696DA17" w14:textId="169DFBB2" w:rsidR="00B1271D" w:rsidRPr="00097928" w:rsidRDefault="0009792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</w:p>
        </w:tc>
      </w:tr>
      <w:tr w:rsidR="00B1271D" w:rsidRPr="000A0E77" w14:paraId="469489C9" w14:textId="7CE31578" w:rsidTr="001D156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5" w:type="dxa"/>
            <w:shd w:val="clear" w:color="auto" w:fill="FFFFFF" w:themeFill="background1"/>
          </w:tcPr>
          <w:p w14:paraId="1B17E0F5" w14:textId="4A3E9504" w:rsidR="00B1271D" w:rsidRPr="00097928" w:rsidRDefault="00097928" w:rsidP="001B4575">
            <w:pPr>
              <w:pStyle w:val="TableRows"/>
              <w:rPr>
                <w:sz w:val="20"/>
                <w:szCs w:val="20"/>
              </w:rPr>
            </w:pPr>
            <w:r w:rsidRPr="00097928">
              <w:rPr>
                <w:sz w:val="20"/>
                <w:szCs w:val="20"/>
              </w:rPr>
              <w:t>Possible</w:t>
            </w:r>
          </w:p>
        </w:tc>
        <w:tc>
          <w:tcPr>
            <w:tcW w:w="2129" w:type="dxa"/>
            <w:shd w:val="clear" w:color="auto" w:fill="FFFFFF" w:themeFill="background1"/>
          </w:tcPr>
          <w:p w14:paraId="7E1DCDC6" w14:textId="399E21AF" w:rsidR="00B1271D" w:rsidRPr="000A0E77" w:rsidRDefault="00097928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Low</w:t>
            </w:r>
          </w:p>
        </w:tc>
        <w:tc>
          <w:tcPr>
            <w:tcW w:w="2130" w:type="dxa"/>
          </w:tcPr>
          <w:p w14:paraId="586C1CAA" w14:textId="53FD0372" w:rsidR="00B1271D" w:rsidRPr="000A0E77" w:rsidRDefault="00097928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</w:p>
        </w:tc>
        <w:tc>
          <w:tcPr>
            <w:tcW w:w="2272" w:type="dxa"/>
          </w:tcPr>
          <w:p w14:paraId="2EBB89D7" w14:textId="25E39CDE" w:rsidR="00B1271D" w:rsidRPr="00097928" w:rsidRDefault="00097928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</w:tr>
      <w:tr w:rsidR="00B1271D" w:rsidRPr="000A0E77" w14:paraId="1BF973CB" w14:textId="389C3C37" w:rsidTr="001D15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5" w:type="dxa"/>
            <w:shd w:val="clear" w:color="auto" w:fill="FFFFFF" w:themeFill="background1"/>
          </w:tcPr>
          <w:p w14:paraId="4B76D0AA" w14:textId="066FECA9" w:rsidR="00B1271D" w:rsidRPr="00097928" w:rsidRDefault="00097928" w:rsidP="001B4575">
            <w:pPr>
              <w:pStyle w:val="TableRows"/>
              <w:rPr>
                <w:sz w:val="20"/>
                <w:szCs w:val="20"/>
              </w:rPr>
            </w:pPr>
            <w:r w:rsidRPr="00097928">
              <w:rPr>
                <w:sz w:val="20"/>
                <w:szCs w:val="20"/>
              </w:rPr>
              <w:t>Likely</w:t>
            </w:r>
          </w:p>
        </w:tc>
        <w:tc>
          <w:tcPr>
            <w:tcW w:w="2129" w:type="dxa"/>
            <w:shd w:val="clear" w:color="auto" w:fill="FFFFFF" w:themeFill="background1"/>
          </w:tcPr>
          <w:p w14:paraId="282FF222" w14:textId="4724CD38" w:rsidR="00B1271D" w:rsidRDefault="0009792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Medium</w:t>
            </w:r>
          </w:p>
        </w:tc>
        <w:tc>
          <w:tcPr>
            <w:tcW w:w="2130" w:type="dxa"/>
            <w:shd w:val="clear" w:color="auto" w:fill="auto"/>
          </w:tcPr>
          <w:p w14:paraId="5268DD2A" w14:textId="3A590A93" w:rsidR="00B1271D" w:rsidRDefault="0009792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2272" w:type="dxa"/>
            <w:shd w:val="clear" w:color="auto" w:fill="auto"/>
          </w:tcPr>
          <w:p w14:paraId="5CBEED09" w14:textId="1F1ABA32" w:rsidR="00B1271D" w:rsidRPr="00097928" w:rsidRDefault="00097928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Extreme</w:t>
            </w:r>
          </w:p>
        </w:tc>
      </w:tr>
    </w:tbl>
    <w:p w14:paraId="19402B81" w14:textId="77777777" w:rsidR="008508D8" w:rsidRDefault="008508D8" w:rsidP="00F356B3">
      <w:pPr>
        <w:pStyle w:val="Heading4"/>
      </w:pPr>
    </w:p>
    <w:p w14:paraId="17F450B0" w14:textId="4DD1A88A" w:rsidR="00F356B3" w:rsidRDefault="00F356B3" w:rsidP="00F356B3">
      <w:pPr>
        <w:pStyle w:val="Heading4"/>
      </w:pPr>
      <w:r>
        <w:t xml:space="preserve">Step </w:t>
      </w:r>
      <w:r w:rsidR="00590F02">
        <w:t>3</w:t>
      </w:r>
      <w:r>
        <w:t xml:space="preserve">: </w:t>
      </w:r>
      <w:r w:rsidR="00590F02">
        <w:t>Hazard Ranking Table</w:t>
      </w:r>
      <w:r>
        <w:t xml:space="preserve"> 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2547"/>
        <w:gridCol w:w="1276"/>
        <w:gridCol w:w="1275"/>
        <w:gridCol w:w="1134"/>
        <w:gridCol w:w="3544"/>
      </w:tblGrid>
      <w:tr w:rsidR="00590F02" w:rsidRPr="000A0E77" w14:paraId="36B31431" w14:textId="5D81C855" w:rsidTr="00B511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12C82C1C" w14:textId="7B695AC5" w:rsidR="00590F02" w:rsidRPr="000A0E77" w:rsidRDefault="00590F02" w:rsidP="001B4575">
            <w:pPr>
              <w:pStyle w:val="TableHeadings"/>
            </w:pPr>
            <w:r>
              <w:t>Hazard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2BBCE75F" w14:textId="77777777" w:rsidR="00B5113A" w:rsidRDefault="00B5113A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</w:rPr>
            </w:pPr>
            <w:r>
              <w:t xml:space="preserve">Likelihood </w:t>
            </w:r>
          </w:p>
          <w:p w14:paraId="2450DC2E" w14:textId="6B014B91" w:rsidR="00590F02" w:rsidRPr="000A0E77" w:rsidRDefault="00B5113A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(1-3)</w:t>
            </w:r>
          </w:p>
        </w:tc>
        <w:tc>
          <w:tcPr>
            <w:tcW w:w="1275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77395D50" w14:textId="77777777" w:rsidR="00B5113A" w:rsidRDefault="00B5113A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</w:rPr>
            </w:pPr>
            <w:r>
              <w:t xml:space="preserve">Severity </w:t>
            </w:r>
          </w:p>
          <w:p w14:paraId="4D1B986B" w14:textId="5124435E" w:rsidR="00590F02" w:rsidRPr="000A0E77" w:rsidRDefault="00B5113A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(1-3)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3960839B" w14:textId="10637AAF" w:rsidR="00590F02" w:rsidRDefault="00B5113A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Risk Level</w:t>
            </w:r>
          </w:p>
        </w:tc>
        <w:tc>
          <w:tcPr>
            <w:tcW w:w="3544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56EF4DB4" w14:textId="36817516" w:rsidR="00590F02" w:rsidRDefault="00A97271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Control Measures (PPE, procedural, engineering, etc)</w:t>
            </w:r>
          </w:p>
        </w:tc>
      </w:tr>
      <w:tr w:rsidR="00590F02" w:rsidRPr="000A0E77" w14:paraId="5963262E" w14:textId="571FDDBF" w:rsidTr="00B51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6E82A068" w14:textId="77777777" w:rsidR="00590F02" w:rsidRDefault="00590F02" w:rsidP="001B4575">
            <w:pPr>
              <w:pStyle w:val="TableRows"/>
              <w:rPr>
                <w:sz w:val="20"/>
                <w:szCs w:val="20"/>
              </w:rPr>
            </w:pPr>
          </w:p>
          <w:p w14:paraId="44239BBE" w14:textId="77777777" w:rsidR="00925BB7" w:rsidRDefault="00925BB7" w:rsidP="001B4575">
            <w:pPr>
              <w:pStyle w:val="TableRows"/>
              <w:rPr>
                <w:sz w:val="20"/>
                <w:szCs w:val="20"/>
              </w:rPr>
            </w:pPr>
          </w:p>
          <w:p w14:paraId="0C07F2B5" w14:textId="77777777" w:rsidR="00925BB7" w:rsidRDefault="00925BB7" w:rsidP="001B4575">
            <w:pPr>
              <w:pStyle w:val="TableRows"/>
              <w:rPr>
                <w:sz w:val="20"/>
                <w:szCs w:val="20"/>
              </w:rPr>
            </w:pPr>
          </w:p>
          <w:p w14:paraId="0F1A750B" w14:textId="3DFCB85B" w:rsidR="00925BB7" w:rsidRPr="000A0E77" w:rsidRDefault="00925BB7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0508E74A" w14:textId="07FE3325" w:rsidR="00590F02" w:rsidRPr="000A0E77" w:rsidRDefault="00590F0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419DAF84" w14:textId="2CF32C7B" w:rsidR="00590F02" w:rsidRPr="000A0E77" w:rsidRDefault="00590F0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6E5AD80" w14:textId="77777777" w:rsidR="00590F02" w:rsidRDefault="00590F0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7C8ACCB6" w14:textId="77777777" w:rsidR="00590F02" w:rsidRDefault="00590F0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90F02" w:rsidRPr="000A0E77" w14:paraId="7EEC0878" w14:textId="482FF2F0" w:rsidTr="00B5113A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0D1A614" w14:textId="77777777" w:rsidR="00590F02" w:rsidRDefault="00590F02" w:rsidP="001B4575">
            <w:pPr>
              <w:pStyle w:val="TableRows"/>
              <w:rPr>
                <w:sz w:val="20"/>
                <w:szCs w:val="20"/>
              </w:rPr>
            </w:pPr>
          </w:p>
          <w:p w14:paraId="502F289C" w14:textId="77777777" w:rsidR="00925BB7" w:rsidRDefault="00925BB7" w:rsidP="001B4575">
            <w:pPr>
              <w:pStyle w:val="TableRows"/>
              <w:rPr>
                <w:sz w:val="20"/>
                <w:szCs w:val="20"/>
              </w:rPr>
            </w:pPr>
          </w:p>
          <w:p w14:paraId="7600C6EC" w14:textId="77777777" w:rsidR="00925BB7" w:rsidRDefault="00925BB7" w:rsidP="001B4575">
            <w:pPr>
              <w:pStyle w:val="TableRows"/>
              <w:rPr>
                <w:sz w:val="20"/>
                <w:szCs w:val="20"/>
              </w:rPr>
            </w:pPr>
          </w:p>
          <w:p w14:paraId="4BBC9AA3" w14:textId="77777777" w:rsidR="00925BB7" w:rsidRPr="000A0E77" w:rsidRDefault="00925BB7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853695" w14:textId="77777777" w:rsidR="00590F02" w:rsidRPr="000A0E77" w:rsidRDefault="00590F0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A8BC407" w14:textId="77777777" w:rsidR="00590F02" w:rsidRPr="000A0E77" w:rsidRDefault="00590F0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3E149B" w14:textId="77777777" w:rsidR="00590F02" w:rsidRPr="000A0E77" w:rsidRDefault="00590F0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7287B15C" w14:textId="77777777" w:rsidR="00590F02" w:rsidRPr="000A0E77" w:rsidRDefault="00590F0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90F02" w:rsidRPr="000A0E77" w14:paraId="29109F8F" w14:textId="6E44D073" w:rsidTr="00B511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shd w:val="clear" w:color="auto" w:fill="auto"/>
          </w:tcPr>
          <w:p w14:paraId="1AC4BA3F" w14:textId="77777777" w:rsidR="00590F02" w:rsidRDefault="00590F02" w:rsidP="001B4575">
            <w:pPr>
              <w:pStyle w:val="TableRows"/>
              <w:rPr>
                <w:sz w:val="20"/>
                <w:szCs w:val="20"/>
              </w:rPr>
            </w:pPr>
          </w:p>
          <w:p w14:paraId="4622DE7B" w14:textId="77777777" w:rsidR="00925BB7" w:rsidRDefault="00925BB7" w:rsidP="001B4575">
            <w:pPr>
              <w:pStyle w:val="TableRows"/>
              <w:rPr>
                <w:sz w:val="20"/>
                <w:szCs w:val="20"/>
              </w:rPr>
            </w:pPr>
          </w:p>
          <w:p w14:paraId="09215720" w14:textId="77777777" w:rsidR="00925BB7" w:rsidRDefault="00925BB7" w:rsidP="001B4575">
            <w:pPr>
              <w:pStyle w:val="TableRows"/>
              <w:rPr>
                <w:sz w:val="20"/>
                <w:szCs w:val="20"/>
              </w:rPr>
            </w:pPr>
          </w:p>
          <w:p w14:paraId="400DF22F" w14:textId="77777777" w:rsidR="00925BB7" w:rsidRDefault="00925BB7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210C206" w14:textId="77777777" w:rsidR="00590F02" w:rsidRDefault="00590F0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07F04EED" w14:textId="77777777" w:rsidR="00590F02" w:rsidRDefault="00590F0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6803BC6" w14:textId="77777777" w:rsidR="00590F02" w:rsidRDefault="00590F0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14:paraId="60FDB3B4" w14:textId="77777777" w:rsidR="00590F02" w:rsidRDefault="00590F02" w:rsidP="001B4575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590F02" w:rsidRPr="000A0E77" w14:paraId="4A7AD124" w14:textId="7E6D8253" w:rsidTr="00B5113A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BF8BA3F" w14:textId="77777777" w:rsidR="00590F02" w:rsidRDefault="00590F02" w:rsidP="001B4575">
            <w:pPr>
              <w:pStyle w:val="TableRows"/>
              <w:rPr>
                <w:sz w:val="20"/>
                <w:szCs w:val="20"/>
              </w:rPr>
            </w:pPr>
          </w:p>
          <w:p w14:paraId="3CC0156D" w14:textId="77777777" w:rsidR="00925BB7" w:rsidRDefault="00925BB7" w:rsidP="001B4575">
            <w:pPr>
              <w:pStyle w:val="TableRows"/>
              <w:rPr>
                <w:sz w:val="20"/>
                <w:szCs w:val="20"/>
              </w:rPr>
            </w:pPr>
          </w:p>
          <w:p w14:paraId="77734550" w14:textId="77777777" w:rsidR="00925BB7" w:rsidRDefault="00925BB7" w:rsidP="001B4575">
            <w:pPr>
              <w:pStyle w:val="TableRows"/>
              <w:rPr>
                <w:sz w:val="20"/>
                <w:szCs w:val="20"/>
              </w:rPr>
            </w:pPr>
          </w:p>
          <w:p w14:paraId="7DC5F308" w14:textId="77777777" w:rsidR="00925BB7" w:rsidRDefault="00925BB7" w:rsidP="001B4575">
            <w:pPr>
              <w:pStyle w:val="TableRow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09820D" w14:textId="77777777" w:rsidR="00590F02" w:rsidRDefault="00590F0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DCF0836" w14:textId="77777777" w:rsidR="00590F02" w:rsidRDefault="00590F0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2ACFA" w14:textId="77777777" w:rsidR="00590F02" w:rsidRDefault="00590F0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4A2DA170" w14:textId="77777777" w:rsidR="00590F02" w:rsidRDefault="00590F02" w:rsidP="001B45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0567A502" w14:textId="77777777" w:rsidR="00C5070F" w:rsidRDefault="00C5070F" w:rsidP="00490823"/>
    <w:bookmarkEnd w:id="0"/>
    <w:bookmarkEnd w:id="1"/>
    <w:bookmarkEnd w:id="2"/>
    <w:bookmarkEnd w:id="3"/>
    <w:p w14:paraId="7892B605" w14:textId="3DDF7B84" w:rsidR="002A6435" w:rsidRDefault="002A6435" w:rsidP="002A3421"/>
    <w:sectPr w:rsidR="002A6435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28D4A" w14:textId="77777777" w:rsidR="00E6696A" w:rsidRDefault="00E6696A" w:rsidP="009125CB">
      <w:r>
        <w:separator/>
      </w:r>
    </w:p>
    <w:p w14:paraId="07232262" w14:textId="77777777" w:rsidR="00E6696A" w:rsidRDefault="00E6696A" w:rsidP="009125CB"/>
    <w:p w14:paraId="69EABC8D" w14:textId="77777777" w:rsidR="00E6696A" w:rsidRDefault="00E6696A" w:rsidP="009125CB"/>
    <w:p w14:paraId="6D505AD7" w14:textId="77777777" w:rsidR="00E6696A" w:rsidRDefault="00E6696A" w:rsidP="009125CB"/>
  </w:endnote>
  <w:endnote w:type="continuationSeparator" w:id="0">
    <w:p w14:paraId="7BE05BB8" w14:textId="77777777" w:rsidR="00E6696A" w:rsidRDefault="00E6696A" w:rsidP="009125CB">
      <w:r>
        <w:continuationSeparator/>
      </w:r>
    </w:p>
    <w:p w14:paraId="692B942F" w14:textId="77777777" w:rsidR="00E6696A" w:rsidRDefault="00E6696A" w:rsidP="009125CB"/>
    <w:p w14:paraId="47E0B01B" w14:textId="77777777" w:rsidR="00E6696A" w:rsidRDefault="00E6696A" w:rsidP="009125CB"/>
    <w:p w14:paraId="11D0DE44" w14:textId="77777777" w:rsidR="00E6696A" w:rsidRDefault="00E6696A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7F27D4C2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9C20AA">
            <w:rPr>
              <w:noProof/>
            </w:rPr>
            <w:t>25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60C93" w14:textId="77777777" w:rsidR="00E6696A" w:rsidRDefault="00E6696A" w:rsidP="009125CB">
      <w:r>
        <w:separator/>
      </w:r>
    </w:p>
    <w:p w14:paraId="409D56A4" w14:textId="77777777" w:rsidR="00E6696A" w:rsidRDefault="00E6696A" w:rsidP="009125CB"/>
    <w:p w14:paraId="6F11B95A" w14:textId="77777777" w:rsidR="00E6696A" w:rsidRDefault="00E6696A" w:rsidP="009125CB"/>
    <w:p w14:paraId="1600A17E" w14:textId="77777777" w:rsidR="00E6696A" w:rsidRDefault="00E6696A" w:rsidP="009125CB"/>
  </w:footnote>
  <w:footnote w:type="continuationSeparator" w:id="0">
    <w:p w14:paraId="02147269" w14:textId="77777777" w:rsidR="00E6696A" w:rsidRDefault="00E6696A" w:rsidP="009125CB">
      <w:r>
        <w:continuationSeparator/>
      </w:r>
    </w:p>
    <w:p w14:paraId="6575C8AF" w14:textId="77777777" w:rsidR="00E6696A" w:rsidRDefault="00E6696A" w:rsidP="009125CB"/>
    <w:p w14:paraId="72A0D7A9" w14:textId="77777777" w:rsidR="00E6696A" w:rsidRDefault="00E6696A" w:rsidP="009125CB"/>
    <w:p w14:paraId="1F7E696E" w14:textId="77777777" w:rsidR="00E6696A" w:rsidRDefault="00E6696A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0ED3503"/>
    <w:multiLevelType w:val="hybridMultilevel"/>
    <w:tmpl w:val="82F21A3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39019D"/>
    <w:multiLevelType w:val="hybridMultilevel"/>
    <w:tmpl w:val="4FBC316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20E0D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C15A65"/>
    <w:multiLevelType w:val="hybridMultilevel"/>
    <w:tmpl w:val="54F014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E36FC"/>
    <w:multiLevelType w:val="hybridMultilevel"/>
    <w:tmpl w:val="F90AAE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000AA6"/>
    <w:multiLevelType w:val="hybridMultilevel"/>
    <w:tmpl w:val="D06693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D931740"/>
    <w:multiLevelType w:val="hybridMultilevel"/>
    <w:tmpl w:val="1CA2B73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2E53C7"/>
    <w:multiLevelType w:val="hybridMultilevel"/>
    <w:tmpl w:val="4FBC3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056E1"/>
    <w:multiLevelType w:val="hybridMultilevel"/>
    <w:tmpl w:val="1D6C1B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3878EF"/>
    <w:multiLevelType w:val="hybridMultilevel"/>
    <w:tmpl w:val="E4EA9E0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947A56"/>
    <w:multiLevelType w:val="hybridMultilevel"/>
    <w:tmpl w:val="E4EA9E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697468"/>
    <w:multiLevelType w:val="hybridMultilevel"/>
    <w:tmpl w:val="69F43FE8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C81076"/>
    <w:multiLevelType w:val="hybridMultilevel"/>
    <w:tmpl w:val="1D6C1B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6C625F"/>
    <w:multiLevelType w:val="hybridMultilevel"/>
    <w:tmpl w:val="D06693A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67126C72"/>
    <w:multiLevelType w:val="hybridMultilevel"/>
    <w:tmpl w:val="05C2350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6EDC4B8A"/>
    <w:multiLevelType w:val="hybridMultilevel"/>
    <w:tmpl w:val="23C469A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DC55BF"/>
    <w:multiLevelType w:val="hybridMultilevel"/>
    <w:tmpl w:val="AD3C5D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8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9"/>
  </w:num>
  <w:num w:numId="2" w16cid:durableId="890966164">
    <w:abstractNumId w:val="26"/>
  </w:num>
  <w:num w:numId="3" w16cid:durableId="1776317215">
    <w:abstractNumId w:val="47"/>
  </w:num>
  <w:num w:numId="4" w16cid:durableId="1534071080">
    <w:abstractNumId w:val="42"/>
  </w:num>
  <w:num w:numId="5" w16cid:durableId="1673219778">
    <w:abstractNumId w:val="21"/>
  </w:num>
  <w:num w:numId="6" w16cid:durableId="1200585890">
    <w:abstractNumId w:val="40"/>
  </w:num>
  <w:num w:numId="7" w16cid:durableId="1908228620">
    <w:abstractNumId w:val="28"/>
  </w:num>
  <w:num w:numId="8" w16cid:durableId="1147357831">
    <w:abstractNumId w:val="38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7"/>
  </w:num>
  <w:num w:numId="19" w16cid:durableId="173418005">
    <w:abstractNumId w:val="32"/>
  </w:num>
  <w:num w:numId="20" w16cid:durableId="181164802">
    <w:abstractNumId w:val="33"/>
  </w:num>
  <w:num w:numId="21" w16cid:durableId="1705398770">
    <w:abstractNumId w:val="16"/>
  </w:num>
  <w:num w:numId="22" w16cid:durableId="881602498">
    <w:abstractNumId w:val="44"/>
  </w:num>
  <w:num w:numId="23" w16cid:durableId="156463920">
    <w:abstractNumId w:val="29"/>
  </w:num>
  <w:num w:numId="24" w16cid:durableId="1812669698">
    <w:abstractNumId w:val="11"/>
  </w:num>
  <w:num w:numId="25" w16cid:durableId="1072124832">
    <w:abstractNumId w:val="20"/>
  </w:num>
  <w:num w:numId="26" w16cid:durableId="28071360">
    <w:abstractNumId w:val="45"/>
  </w:num>
  <w:num w:numId="27" w16cid:durableId="509024134">
    <w:abstractNumId w:val="22"/>
  </w:num>
  <w:num w:numId="28" w16cid:durableId="474566187">
    <w:abstractNumId w:val="48"/>
  </w:num>
  <w:num w:numId="29" w16cid:durableId="1597324625">
    <w:abstractNumId w:val="14"/>
  </w:num>
  <w:num w:numId="30" w16cid:durableId="1760828359">
    <w:abstractNumId w:val="36"/>
  </w:num>
  <w:num w:numId="31" w16cid:durableId="1351758974">
    <w:abstractNumId w:val="37"/>
  </w:num>
  <w:num w:numId="32" w16cid:durableId="2112775992">
    <w:abstractNumId w:val="18"/>
  </w:num>
  <w:num w:numId="33" w16cid:durableId="228806951">
    <w:abstractNumId w:val="15"/>
  </w:num>
  <w:num w:numId="34" w16cid:durableId="2127193325">
    <w:abstractNumId w:val="43"/>
  </w:num>
  <w:num w:numId="35" w16cid:durableId="742490067">
    <w:abstractNumId w:val="10"/>
  </w:num>
  <w:num w:numId="36" w16cid:durableId="1257517322">
    <w:abstractNumId w:val="41"/>
  </w:num>
  <w:num w:numId="37" w16cid:durableId="1437411368">
    <w:abstractNumId w:val="34"/>
  </w:num>
  <w:num w:numId="38" w16cid:durableId="840244834">
    <w:abstractNumId w:val="9"/>
  </w:num>
  <w:num w:numId="39" w16cid:durableId="569005315">
    <w:abstractNumId w:val="23"/>
  </w:num>
  <w:num w:numId="40" w16cid:durableId="1064527028">
    <w:abstractNumId w:val="24"/>
  </w:num>
  <w:num w:numId="41" w16cid:durableId="1250235596">
    <w:abstractNumId w:val="12"/>
  </w:num>
  <w:num w:numId="42" w16cid:durableId="266621166">
    <w:abstractNumId w:val="35"/>
  </w:num>
  <w:num w:numId="43" w16cid:durableId="785150463">
    <w:abstractNumId w:val="25"/>
  </w:num>
  <w:num w:numId="44" w16cid:durableId="1702438449">
    <w:abstractNumId w:val="39"/>
  </w:num>
  <w:num w:numId="45" w16cid:durableId="866328434">
    <w:abstractNumId w:val="17"/>
  </w:num>
  <w:num w:numId="46" w16cid:durableId="2136286496">
    <w:abstractNumId w:val="30"/>
  </w:num>
  <w:num w:numId="47" w16cid:durableId="287053916">
    <w:abstractNumId w:val="31"/>
  </w:num>
  <w:num w:numId="48" w16cid:durableId="655181407">
    <w:abstractNumId w:val="46"/>
  </w:num>
  <w:num w:numId="49" w16cid:durableId="2090537424">
    <w:abstractNumId w:val="1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6D2A"/>
    <w:rsid w:val="00097928"/>
    <w:rsid w:val="000A1CF3"/>
    <w:rsid w:val="000A34CC"/>
    <w:rsid w:val="000A3CDF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12E2"/>
    <w:rsid w:val="00171235"/>
    <w:rsid w:val="00171BD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D156C"/>
    <w:rsid w:val="001D425D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39A6"/>
    <w:rsid w:val="00245E21"/>
    <w:rsid w:val="00247780"/>
    <w:rsid w:val="0025037B"/>
    <w:rsid w:val="002540F1"/>
    <w:rsid w:val="00257AA2"/>
    <w:rsid w:val="00266EEF"/>
    <w:rsid w:val="002714AE"/>
    <w:rsid w:val="00284BBB"/>
    <w:rsid w:val="002901F6"/>
    <w:rsid w:val="00290595"/>
    <w:rsid w:val="00290D5F"/>
    <w:rsid w:val="002919DF"/>
    <w:rsid w:val="0029384D"/>
    <w:rsid w:val="00294680"/>
    <w:rsid w:val="002A3421"/>
    <w:rsid w:val="002A6435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DAE"/>
    <w:rsid w:val="00361A6D"/>
    <w:rsid w:val="00367B10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4732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21B5"/>
    <w:rsid w:val="00492B94"/>
    <w:rsid w:val="004A3B9C"/>
    <w:rsid w:val="004A3C2A"/>
    <w:rsid w:val="004B4E0F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25623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0F02"/>
    <w:rsid w:val="005936A4"/>
    <w:rsid w:val="005A0867"/>
    <w:rsid w:val="005A4965"/>
    <w:rsid w:val="005D0C09"/>
    <w:rsid w:val="005D4606"/>
    <w:rsid w:val="005E0024"/>
    <w:rsid w:val="005E00D2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37D86"/>
    <w:rsid w:val="00644DEA"/>
    <w:rsid w:val="006642F1"/>
    <w:rsid w:val="0066645B"/>
    <w:rsid w:val="00671BAF"/>
    <w:rsid w:val="00680894"/>
    <w:rsid w:val="006821F1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D47DB"/>
    <w:rsid w:val="006D588E"/>
    <w:rsid w:val="006F41C2"/>
    <w:rsid w:val="00705358"/>
    <w:rsid w:val="0071425C"/>
    <w:rsid w:val="00715EFB"/>
    <w:rsid w:val="00717028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3DCD"/>
    <w:rsid w:val="007E1382"/>
    <w:rsid w:val="007E3336"/>
    <w:rsid w:val="007E3531"/>
    <w:rsid w:val="007E3B2F"/>
    <w:rsid w:val="007E76DB"/>
    <w:rsid w:val="007F0BBB"/>
    <w:rsid w:val="0080551A"/>
    <w:rsid w:val="008074CB"/>
    <w:rsid w:val="0082109F"/>
    <w:rsid w:val="00827B16"/>
    <w:rsid w:val="00837177"/>
    <w:rsid w:val="008508D8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558B"/>
    <w:rsid w:val="008F5BB6"/>
    <w:rsid w:val="00902CDE"/>
    <w:rsid w:val="009125CB"/>
    <w:rsid w:val="00913F0F"/>
    <w:rsid w:val="00924506"/>
    <w:rsid w:val="00924B81"/>
    <w:rsid w:val="00925BB7"/>
    <w:rsid w:val="00941FC8"/>
    <w:rsid w:val="0094687C"/>
    <w:rsid w:val="0096505C"/>
    <w:rsid w:val="00971393"/>
    <w:rsid w:val="00971CF7"/>
    <w:rsid w:val="00993F21"/>
    <w:rsid w:val="00996B4C"/>
    <w:rsid w:val="009A12D4"/>
    <w:rsid w:val="009A70AE"/>
    <w:rsid w:val="009B7DE6"/>
    <w:rsid w:val="009C20AA"/>
    <w:rsid w:val="009C2321"/>
    <w:rsid w:val="009C2F06"/>
    <w:rsid w:val="009C3344"/>
    <w:rsid w:val="009C5D2B"/>
    <w:rsid w:val="009C72A4"/>
    <w:rsid w:val="009D0DEE"/>
    <w:rsid w:val="009F3CD4"/>
    <w:rsid w:val="009F7DA1"/>
    <w:rsid w:val="00A02A53"/>
    <w:rsid w:val="00A15B74"/>
    <w:rsid w:val="00A251FA"/>
    <w:rsid w:val="00A3115D"/>
    <w:rsid w:val="00A37E25"/>
    <w:rsid w:val="00A472B4"/>
    <w:rsid w:val="00A55A65"/>
    <w:rsid w:val="00A567CC"/>
    <w:rsid w:val="00A628FA"/>
    <w:rsid w:val="00A66CFB"/>
    <w:rsid w:val="00A72564"/>
    <w:rsid w:val="00A72E17"/>
    <w:rsid w:val="00A75E2C"/>
    <w:rsid w:val="00A7658F"/>
    <w:rsid w:val="00A82DB1"/>
    <w:rsid w:val="00A903A0"/>
    <w:rsid w:val="00A90936"/>
    <w:rsid w:val="00A971FF"/>
    <w:rsid w:val="00A97271"/>
    <w:rsid w:val="00AA39CE"/>
    <w:rsid w:val="00AA6E67"/>
    <w:rsid w:val="00AB0332"/>
    <w:rsid w:val="00AB4D74"/>
    <w:rsid w:val="00AC1B53"/>
    <w:rsid w:val="00AC5F6D"/>
    <w:rsid w:val="00AF35CC"/>
    <w:rsid w:val="00B06C89"/>
    <w:rsid w:val="00B07553"/>
    <w:rsid w:val="00B125A5"/>
    <w:rsid w:val="00B1271D"/>
    <w:rsid w:val="00B230D0"/>
    <w:rsid w:val="00B300C7"/>
    <w:rsid w:val="00B319B7"/>
    <w:rsid w:val="00B3336D"/>
    <w:rsid w:val="00B42C75"/>
    <w:rsid w:val="00B466E3"/>
    <w:rsid w:val="00B5113A"/>
    <w:rsid w:val="00B553E9"/>
    <w:rsid w:val="00B61659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F44"/>
    <w:rsid w:val="00C272E3"/>
    <w:rsid w:val="00C33A98"/>
    <w:rsid w:val="00C34E4D"/>
    <w:rsid w:val="00C36479"/>
    <w:rsid w:val="00C5070F"/>
    <w:rsid w:val="00C52F1C"/>
    <w:rsid w:val="00C5308B"/>
    <w:rsid w:val="00C605A9"/>
    <w:rsid w:val="00C621B4"/>
    <w:rsid w:val="00C62BF2"/>
    <w:rsid w:val="00C65C3A"/>
    <w:rsid w:val="00C6753D"/>
    <w:rsid w:val="00C72BB7"/>
    <w:rsid w:val="00C76D62"/>
    <w:rsid w:val="00C86F22"/>
    <w:rsid w:val="00CA65AA"/>
    <w:rsid w:val="00CB5C2D"/>
    <w:rsid w:val="00CB5EAF"/>
    <w:rsid w:val="00CC0317"/>
    <w:rsid w:val="00CC550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21FF5"/>
    <w:rsid w:val="00D36C24"/>
    <w:rsid w:val="00D44DBD"/>
    <w:rsid w:val="00D4502D"/>
    <w:rsid w:val="00D644A1"/>
    <w:rsid w:val="00D73BB3"/>
    <w:rsid w:val="00D74634"/>
    <w:rsid w:val="00D81CDC"/>
    <w:rsid w:val="00D82E27"/>
    <w:rsid w:val="00D85CD9"/>
    <w:rsid w:val="00D901BB"/>
    <w:rsid w:val="00D90FD9"/>
    <w:rsid w:val="00DA6E77"/>
    <w:rsid w:val="00DA7BEE"/>
    <w:rsid w:val="00DB579B"/>
    <w:rsid w:val="00DB7DF2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6696A"/>
    <w:rsid w:val="00E708AA"/>
    <w:rsid w:val="00E72BDD"/>
    <w:rsid w:val="00E75C8A"/>
    <w:rsid w:val="00E85470"/>
    <w:rsid w:val="00E926B1"/>
    <w:rsid w:val="00EA2E19"/>
    <w:rsid w:val="00EB32A7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356B3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B1271D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B1271D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B61659"/>
    <w:p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D1D49E-82CD-446F-B089-FFF1FE81DD71}"/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</TotalTime>
  <Pages>2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3</cp:revision>
  <dcterms:created xsi:type="dcterms:W3CDTF">2025-09-25T02:16:00Z</dcterms:created>
  <dcterms:modified xsi:type="dcterms:W3CDTF">2025-09-25T02:16:00Z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